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FA01F" w14:textId="77777777" w:rsidR="003347AF" w:rsidRDefault="003347AF" w:rsidP="00334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MOLEYNS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fl.1499-1507)</w:t>
      </w:r>
    </w:p>
    <w:p w14:paraId="6E4E7211" w14:textId="77777777" w:rsidR="003347AF" w:rsidRDefault="003347AF" w:rsidP="003347AF">
      <w:pPr>
        <w:rPr>
          <w:rFonts w:ascii="Times New Roman" w:hAnsi="Times New Roman" w:cs="Times New Roman"/>
          <w:sz w:val="24"/>
          <w:szCs w:val="24"/>
        </w:rPr>
      </w:pPr>
    </w:p>
    <w:p w14:paraId="527AE7D7" w14:textId="77777777" w:rsidR="003347AF" w:rsidRDefault="003347AF" w:rsidP="003347AF">
      <w:pPr>
        <w:rPr>
          <w:rFonts w:ascii="Times New Roman" w:hAnsi="Times New Roman" w:cs="Times New Roman"/>
          <w:sz w:val="24"/>
          <w:szCs w:val="24"/>
        </w:rPr>
      </w:pPr>
    </w:p>
    <w:p w14:paraId="501D1213" w14:textId="77777777" w:rsidR="003347AF" w:rsidRDefault="003347AF" w:rsidP="00334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1499-1507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Dorset.</w:t>
      </w:r>
    </w:p>
    <w:p w14:paraId="064B3D1F" w14:textId="77777777" w:rsidR="003347AF" w:rsidRDefault="003347AF" w:rsidP="00334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0F74760D" w14:textId="77777777" w:rsidR="003347AF" w:rsidRDefault="003347AF" w:rsidP="003347A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p.80)</w:t>
      </w:r>
    </w:p>
    <w:p w14:paraId="01E19583" w14:textId="77777777" w:rsidR="003347AF" w:rsidRDefault="003347AF" w:rsidP="003347AF">
      <w:pPr>
        <w:rPr>
          <w:rFonts w:ascii="Times New Roman" w:hAnsi="Times New Roman" w:cs="Times New Roman"/>
          <w:sz w:val="24"/>
          <w:szCs w:val="24"/>
        </w:rPr>
      </w:pPr>
    </w:p>
    <w:p w14:paraId="46316C53" w14:textId="77777777" w:rsidR="003347AF" w:rsidRDefault="003347AF" w:rsidP="003347AF">
      <w:pPr>
        <w:rPr>
          <w:rFonts w:ascii="Times New Roman" w:hAnsi="Times New Roman" w:cs="Times New Roman"/>
          <w:sz w:val="24"/>
          <w:szCs w:val="24"/>
        </w:rPr>
      </w:pPr>
    </w:p>
    <w:p w14:paraId="71158CA9" w14:textId="77777777" w:rsidR="003347AF" w:rsidRDefault="003347AF" w:rsidP="00334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5A44BFFD" w14:textId="77777777" w:rsidR="006B2F86" w:rsidRPr="00E71FC3" w:rsidRDefault="003347A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A628D" w14:textId="77777777" w:rsidR="003347AF" w:rsidRDefault="003347AF" w:rsidP="00E71FC3">
      <w:r>
        <w:separator/>
      </w:r>
    </w:p>
  </w:endnote>
  <w:endnote w:type="continuationSeparator" w:id="0">
    <w:p w14:paraId="38361E6F" w14:textId="77777777" w:rsidR="003347AF" w:rsidRDefault="003347A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D3B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62D45" w14:textId="77777777" w:rsidR="003347AF" w:rsidRDefault="003347AF" w:rsidP="00E71FC3">
      <w:r>
        <w:separator/>
      </w:r>
    </w:p>
  </w:footnote>
  <w:footnote w:type="continuationSeparator" w:id="0">
    <w:p w14:paraId="56F2B61C" w14:textId="77777777" w:rsidR="003347AF" w:rsidRDefault="003347A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7AF"/>
    <w:rsid w:val="001A7C09"/>
    <w:rsid w:val="003347A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A4542"/>
  <w15:chartTrackingRefBased/>
  <w15:docId w15:val="{D2E39DCE-8670-4FEB-A483-71121AB54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47A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2018-10-02T19:21:00Z</dcterms:created>
  <dcterms:modified xsi:type="dcterms:W3CDTF">2018-10-02T19:21:00Z</dcterms:modified>
</cp:coreProperties>
</file>